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3283E" w14:textId="77777777" w:rsidR="00444B5A" w:rsidRDefault="00444B5A" w:rsidP="00444B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KIRKEBY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6A3BAD69" w14:textId="77777777" w:rsidR="00444B5A" w:rsidRDefault="00444B5A" w:rsidP="00444B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Derby. Draper.</w:t>
      </w:r>
    </w:p>
    <w:p w14:paraId="0E787BA6" w14:textId="77777777" w:rsidR="00444B5A" w:rsidRDefault="00444B5A" w:rsidP="00444B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F2C555D" w14:textId="77777777" w:rsidR="00444B5A" w:rsidRDefault="00444B5A" w:rsidP="00444B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2D3A442" w14:textId="77777777" w:rsidR="00444B5A" w:rsidRDefault="00444B5A" w:rsidP="00444B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Nundy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others.</w:t>
      </w:r>
    </w:p>
    <w:p w14:paraId="2C5138CB" w14:textId="77777777" w:rsidR="00444B5A" w:rsidRDefault="00444B5A" w:rsidP="00444B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2FC7BCB" w14:textId="77777777" w:rsidR="00444B5A" w:rsidRDefault="00444B5A" w:rsidP="00444B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25EF7D" w14:textId="77777777" w:rsidR="00444B5A" w:rsidRDefault="00444B5A" w:rsidP="00444B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6178F6" w14:textId="77777777" w:rsidR="00444B5A" w:rsidRDefault="00444B5A" w:rsidP="00444B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2022</w:t>
      </w:r>
    </w:p>
    <w:p w14:paraId="622F7AB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9860C" w14:textId="77777777" w:rsidR="00444B5A" w:rsidRDefault="00444B5A" w:rsidP="009139A6">
      <w:r>
        <w:separator/>
      </w:r>
    </w:p>
  </w:endnote>
  <w:endnote w:type="continuationSeparator" w:id="0">
    <w:p w14:paraId="6A5DBCFC" w14:textId="77777777" w:rsidR="00444B5A" w:rsidRDefault="00444B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05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504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58D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335B7" w14:textId="77777777" w:rsidR="00444B5A" w:rsidRDefault="00444B5A" w:rsidP="009139A6">
      <w:r>
        <w:separator/>
      </w:r>
    </w:p>
  </w:footnote>
  <w:footnote w:type="continuationSeparator" w:id="0">
    <w:p w14:paraId="23D15725" w14:textId="77777777" w:rsidR="00444B5A" w:rsidRDefault="00444B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772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D0E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213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B5A"/>
    <w:rsid w:val="000666E0"/>
    <w:rsid w:val="002510B7"/>
    <w:rsid w:val="00444B5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601F9"/>
  <w15:chartTrackingRefBased/>
  <w15:docId w15:val="{439A3085-EFC7-433E-982E-610EBFDD8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44B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2022-08-04T10:04:00Z</dcterms:created>
  <dcterms:modified xsi:type="dcterms:W3CDTF">2022-08-04T10:04:00Z</dcterms:modified>
</cp:coreProperties>
</file>